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165D4" w14:textId="77777777" w:rsidR="0049089B" w:rsidRPr="008642EC" w:rsidRDefault="0049089B" w:rsidP="0049089B">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D9C5148" w14:textId="77777777" w:rsidR="0049089B" w:rsidRDefault="0049089B" w:rsidP="0049089B">
      <w:pPr>
        <w:pStyle w:val="BasicParagraph"/>
        <w:suppressAutoHyphens/>
        <w:spacing w:line="240" w:lineRule="auto"/>
        <w:rPr>
          <w:rFonts w:ascii="Times New Roman" w:hAnsi="Times New Roman" w:cs="Times New Roman"/>
          <w:b/>
          <w:bCs/>
          <w:color w:val="000000" w:themeColor="text1"/>
          <w:sz w:val="21"/>
          <w:szCs w:val="21"/>
        </w:rPr>
      </w:pPr>
    </w:p>
    <w:p w14:paraId="10E6F3C7" w14:textId="77777777" w:rsidR="0049089B" w:rsidRPr="00582653" w:rsidRDefault="0049089B" w:rsidP="0049089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722CAC0" w14:textId="77777777" w:rsidR="0049089B" w:rsidRDefault="0049089B" w:rsidP="004908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CC8D6BB" w14:textId="77777777" w:rsidR="0049089B" w:rsidRDefault="0049089B" w:rsidP="0049089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FE29981" w14:textId="77777777" w:rsidR="0049089B" w:rsidRPr="00582653" w:rsidRDefault="0049089B" w:rsidP="0049089B">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61312" behindDoc="0" locked="0" layoutInCell="1" allowOverlap="1" wp14:anchorId="39CCCDDE" wp14:editId="01028FB3">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327ADF9" w14:textId="10FC907B" w:rsidR="0049089B" w:rsidRDefault="0049089B" w:rsidP="004908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Email template i</w:t>
      </w:r>
      <w:bookmarkStart w:id="1" w:name="_GoBack"/>
      <w:bookmarkEnd w:id="1"/>
      <w:r w:rsidRPr="00582653">
        <w:rPr>
          <w:rFonts w:ascii="Times New Roman" w:eastAsiaTheme="minorEastAsia" w:hAnsi="Times New Roman" w:cs="Times New Roman"/>
          <w:color w:val="000000" w:themeColor="text1"/>
          <w:sz w:val="21"/>
          <w:szCs w:val="21"/>
          <w:lang w:val="en-US" w:eastAsia="zh-CN"/>
        </w:rPr>
        <w:t>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44A0791" w14:textId="77777777" w:rsidR="0049089B" w:rsidRDefault="0049089B" w:rsidP="0049089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71124EA" w14:textId="77777777" w:rsidR="0049089B" w:rsidRPr="00582653" w:rsidRDefault="0049089B" w:rsidP="004908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7C1D351" w14:textId="77777777" w:rsidR="0049089B" w:rsidRPr="00582653" w:rsidRDefault="0049089B" w:rsidP="004908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1D487A5" w14:textId="77777777" w:rsidR="0049089B" w:rsidRPr="008642EC" w:rsidRDefault="0049089B" w:rsidP="0049089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6487C7" w14:textId="77777777" w:rsidR="0049089B" w:rsidRPr="008642EC" w:rsidRDefault="0049089B" w:rsidP="0049089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B9B808" w14:textId="77777777" w:rsidR="0049089B" w:rsidRPr="00582653" w:rsidRDefault="0049089B" w:rsidP="004908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7D5E379" w14:textId="77777777" w:rsidR="0049089B" w:rsidRPr="008642EC" w:rsidRDefault="0049089B" w:rsidP="0049089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3846743" w14:textId="77777777" w:rsidR="0049089B" w:rsidRPr="008642EC" w:rsidRDefault="0049089B" w:rsidP="0049089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097A21B3" w14:textId="77777777" w:rsidR="0049089B" w:rsidRPr="00582653" w:rsidRDefault="0049089B" w:rsidP="0049089B">
      <w:pPr>
        <w:pStyle w:val="BasicParagraph"/>
        <w:suppressAutoHyphens/>
        <w:spacing w:line="240" w:lineRule="auto"/>
        <w:rPr>
          <w:rFonts w:ascii="Times New Roman" w:hAnsi="Times New Roman" w:cs="Times New Roman"/>
          <w:color w:val="000000" w:themeColor="text1"/>
          <w:sz w:val="21"/>
          <w:szCs w:val="21"/>
        </w:rPr>
      </w:pPr>
    </w:p>
    <w:p w14:paraId="2D6B97E3" w14:textId="77777777" w:rsidR="0049089B" w:rsidRPr="00582653" w:rsidRDefault="0049089B" w:rsidP="0049089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3AE9A5D" w14:textId="77777777" w:rsidR="0049089B" w:rsidRDefault="0049089B" w:rsidP="004908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2C648C6C" w14:textId="77777777" w:rsidR="0049089B" w:rsidRDefault="0049089B" w:rsidP="0049089B">
      <w:pPr>
        <w:pStyle w:val="BasicParagraph"/>
        <w:suppressAutoHyphens/>
        <w:spacing w:line="240" w:lineRule="auto"/>
        <w:ind w:left="720"/>
        <w:rPr>
          <w:rFonts w:ascii="Times New Roman" w:hAnsi="Times New Roman" w:cs="Times New Roman"/>
          <w:color w:val="000000" w:themeColor="text1"/>
          <w:sz w:val="21"/>
          <w:szCs w:val="21"/>
        </w:rPr>
      </w:pPr>
    </w:p>
    <w:p w14:paraId="286BCC46" w14:textId="77777777" w:rsidR="0049089B" w:rsidRDefault="0049089B" w:rsidP="004908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A886661" w14:textId="77777777" w:rsidR="0049089B" w:rsidRDefault="0049089B" w:rsidP="0049089B">
      <w:pPr>
        <w:pStyle w:val="BasicParagraph"/>
        <w:suppressAutoHyphens/>
        <w:spacing w:line="240" w:lineRule="auto"/>
        <w:ind w:left="1440"/>
        <w:rPr>
          <w:rFonts w:ascii="Times New Roman" w:hAnsi="Times New Roman" w:cs="Times New Roman"/>
          <w:color w:val="000000" w:themeColor="text1"/>
          <w:sz w:val="21"/>
          <w:szCs w:val="21"/>
        </w:rPr>
      </w:pPr>
    </w:p>
    <w:p w14:paraId="6DCC85FB" w14:textId="77777777" w:rsidR="0049089B" w:rsidRDefault="0049089B" w:rsidP="004908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A3CD9DB" w14:textId="77777777" w:rsidR="0049089B" w:rsidRDefault="0049089B" w:rsidP="0049089B">
      <w:pPr>
        <w:pStyle w:val="BasicParagraph"/>
        <w:suppressAutoHyphens/>
        <w:spacing w:line="240" w:lineRule="auto"/>
        <w:ind w:left="1440"/>
        <w:rPr>
          <w:rFonts w:ascii="Times New Roman" w:hAnsi="Times New Roman" w:cs="Times New Roman"/>
          <w:color w:val="000000" w:themeColor="text1"/>
          <w:sz w:val="21"/>
          <w:szCs w:val="21"/>
        </w:rPr>
      </w:pPr>
    </w:p>
    <w:p w14:paraId="6B7E8125" w14:textId="77777777" w:rsidR="0049089B" w:rsidRDefault="0049089B" w:rsidP="0049089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6F2D596E" w14:textId="77777777" w:rsidR="0049089B" w:rsidRDefault="0049089B" w:rsidP="0049089B"/>
    <w:p w14:paraId="4F4986A8" w14:textId="77777777" w:rsidR="0049089B" w:rsidRDefault="0049089B">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2D5C76E2"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49089B">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9089B"/>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49089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9089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68E5D6-1DE3-4575-947C-1A0EE19434D7}">
  <ds:schemaRefs>
    <ds:schemaRef ds:uri="http://schemas.openxmlformats.org/officeDocument/2006/bibliography"/>
  </ds:schemaRefs>
</ds:datastoreItem>
</file>

<file path=customXml/itemProps2.xml><?xml version="1.0" encoding="utf-8"?>
<ds:datastoreItem xmlns:ds="http://schemas.openxmlformats.org/officeDocument/2006/customXml" ds:itemID="{552195B5-F791-441F-9CD6-D58CBEAF7B79}"/>
</file>

<file path=customXml/itemProps3.xml><?xml version="1.0" encoding="utf-8"?>
<ds:datastoreItem xmlns:ds="http://schemas.openxmlformats.org/officeDocument/2006/customXml" ds:itemID="{7EF2A50E-67FA-4CC8-897F-162D2659A67F}"/>
</file>

<file path=customXml/itemProps4.xml><?xml version="1.0" encoding="utf-8"?>
<ds:datastoreItem xmlns:ds="http://schemas.openxmlformats.org/officeDocument/2006/customXml" ds:itemID="{4C1B3679-EABC-4C2A-9D10-10C377D7DD93}"/>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2023-07-05T05:29:00Z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